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79129" w14:textId="77777777" w:rsidR="002A1BDF" w:rsidRDefault="002A1BDF" w:rsidP="000377ED"/>
    <w:p w14:paraId="39D043D9" w14:textId="77777777" w:rsidR="002A1BDF" w:rsidRPr="008642EC" w:rsidRDefault="002A1BDF" w:rsidP="002A1BDF">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5C7A4D1" w14:textId="77777777" w:rsidR="002A1BDF" w:rsidRPr="00992C7B" w:rsidRDefault="002A1BDF" w:rsidP="002A1BDF">
      <w:pPr>
        <w:pStyle w:val="BasicParagraph"/>
        <w:suppressAutoHyphens/>
        <w:spacing w:line="240" w:lineRule="auto"/>
        <w:rPr>
          <w:rFonts w:ascii="Times New Roman" w:hAnsi="Times New Roman" w:cs="Times New Roman"/>
          <w:b/>
          <w:bCs/>
          <w:color w:val="000000" w:themeColor="text1"/>
          <w:sz w:val="12"/>
          <w:szCs w:val="12"/>
        </w:rPr>
      </w:pPr>
    </w:p>
    <w:p w14:paraId="570A9641" w14:textId="77777777" w:rsidR="002A1BDF" w:rsidRPr="00582653" w:rsidRDefault="002A1BDF" w:rsidP="002A1BD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C331B85" w14:textId="77777777" w:rsidR="002A1BDF" w:rsidRDefault="002A1BDF" w:rsidP="002A1B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FB3AA56" w14:textId="77777777" w:rsidR="002A1BDF" w:rsidRDefault="002A1BDF" w:rsidP="002A1BDF">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A9A8A19" w14:textId="77777777" w:rsidR="002A1BDF" w:rsidRPr="00582653" w:rsidRDefault="002A1BDF" w:rsidP="002A1BDF">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43E2706" wp14:editId="5F6BBA1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5B0A74A" w14:textId="16B2A8C1" w:rsidR="002A1BDF" w:rsidRDefault="002A1BDF" w:rsidP="002A1BD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 provision process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50EA34A" w14:textId="77777777" w:rsidR="002A1BDF" w:rsidRDefault="002A1BDF" w:rsidP="002A1BDF">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D9B2CD1" w14:textId="77777777" w:rsidR="002A1BDF" w:rsidRPr="00582653" w:rsidRDefault="002A1BDF" w:rsidP="002A1BD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5132D16" w14:textId="77777777" w:rsidR="002A1BDF" w:rsidRPr="00582653" w:rsidRDefault="002A1BDF" w:rsidP="002A1B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BB572B1" w14:textId="77777777" w:rsidR="002A1BDF" w:rsidRPr="008642EC" w:rsidRDefault="002A1BDF" w:rsidP="002A1BD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AFDD801" w14:textId="77777777" w:rsidR="002A1BDF" w:rsidRPr="008642EC" w:rsidRDefault="002A1BDF" w:rsidP="002A1BDF">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75460D3" w14:textId="77777777" w:rsidR="002A1BDF" w:rsidRPr="00582653" w:rsidRDefault="002A1BDF" w:rsidP="002A1B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B135CEA" w14:textId="77777777" w:rsidR="002A1BDF" w:rsidRPr="008642EC" w:rsidRDefault="002A1BDF" w:rsidP="002A1BD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0E043D1" w14:textId="77777777" w:rsidR="002A1BDF" w:rsidRPr="008642EC" w:rsidRDefault="002A1BDF" w:rsidP="002A1BD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696755A" w14:textId="77777777" w:rsidR="002A1BDF" w:rsidRPr="00992C7B" w:rsidRDefault="002A1BDF" w:rsidP="002A1BDF">
      <w:pPr>
        <w:pStyle w:val="BasicParagraph"/>
        <w:suppressAutoHyphens/>
        <w:spacing w:line="240" w:lineRule="auto"/>
        <w:ind w:left="1440"/>
        <w:rPr>
          <w:rFonts w:ascii="Times New Roman" w:hAnsi="Times New Roman" w:cs="Times New Roman"/>
          <w:color w:val="000000" w:themeColor="text1"/>
          <w:sz w:val="12"/>
          <w:szCs w:val="12"/>
        </w:rPr>
      </w:pPr>
    </w:p>
    <w:p w14:paraId="6520E206" w14:textId="77777777" w:rsidR="002A1BDF" w:rsidRPr="00582653" w:rsidRDefault="002A1BDF" w:rsidP="002A1BD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98BE256" w14:textId="77777777" w:rsidR="002A1BDF" w:rsidRDefault="002A1BDF" w:rsidP="002A1B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676D522" w14:textId="77777777" w:rsidR="002A1BDF" w:rsidRPr="00992C7B" w:rsidRDefault="002A1BDF" w:rsidP="002A1BDF">
      <w:pPr>
        <w:pStyle w:val="BasicParagraph"/>
        <w:suppressAutoHyphens/>
        <w:spacing w:line="240" w:lineRule="auto"/>
        <w:ind w:left="1440"/>
        <w:rPr>
          <w:rFonts w:ascii="Times New Roman" w:hAnsi="Times New Roman" w:cs="Times New Roman"/>
          <w:color w:val="000000" w:themeColor="text1"/>
          <w:sz w:val="12"/>
          <w:szCs w:val="12"/>
        </w:rPr>
      </w:pPr>
    </w:p>
    <w:p w14:paraId="57DB55A9" w14:textId="77777777" w:rsidR="002A1BDF" w:rsidRDefault="002A1BDF" w:rsidP="002A1B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4722C35" w14:textId="77777777" w:rsidR="002A1BDF" w:rsidRPr="00B87FFB" w:rsidRDefault="002A1BDF" w:rsidP="002A1BDF">
      <w:pPr>
        <w:pStyle w:val="BasicParagraph"/>
        <w:suppressAutoHyphens/>
        <w:spacing w:line="240" w:lineRule="auto"/>
        <w:ind w:left="1440"/>
        <w:rPr>
          <w:rFonts w:ascii="Times New Roman" w:hAnsi="Times New Roman" w:cs="Times New Roman"/>
          <w:color w:val="000000" w:themeColor="text1"/>
          <w:sz w:val="10"/>
          <w:szCs w:val="10"/>
        </w:rPr>
      </w:pPr>
    </w:p>
    <w:p w14:paraId="7B16B1BC" w14:textId="77777777" w:rsidR="002A1BDF" w:rsidRDefault="002A1BDF" w:rsidP="002A1B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0AD7A40" w14:textId="77777777" w:rsidR="002A1BDF" w:rsidRPr="000B1EEC" w:rsidRDefault="002A1BDF" w:rsidP="002A1BDF">
      <w:pPr>
        <w:pStyle w:val="BasicParagraph"/>
        <w:suppressAutoHyphens/>
        <w:spacing w:line="240" w:lineRule="auto"/>
        <w:rPr>
          <w:rFonts w:ascii="Times New Roman" w:hAnsi="Times New Roman" w:cs="Times New Roman"/>
          <w:color w:val="000000" w:themeColor="text1"/>
          <w:sz w:val="10"/>
          <w:szCs w:val="10"/>
        </w:rPr>
      </w:pPr>
    </w:p>
    <w:p w14:paraId="0A37B3F5" w14:textId="77777777" w:rsidR="002A1BDF" w:rsidRDefault="002A1BDF" w:rsidP="002A1BDF">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15FF7527" w14:textId="77777777" w:rsidR="002A1BDF" w:rsidRPr="00201E7E" w:rsidRDefault="002A1BDF" w:rsidP="002A1BDF"/>
    <w:p w14:paraId="247215BA" w14:textId="77777777" w:rsidR="002A1BDF" w:rsidRDefault="002A1BDF">
      <w:pPr>
        <w:spacing w:before="0" w:after="160" w:line="259" w:lineRule="auto"/>
      </w:pPr>
      <w:bookmarkStart w:id="1" w:name="_GoBack"/>
      <w:bookmarkEnd w:id="1"/>
      <w:r>
        <w:br w:type="page"/>
      </w:r>
    </w:p>
    <w:p w14:paraId="3094B47B" w14:textId="2AA8AFEE" w:rsidR="00DA4845" w:rsidRPr="000377ED" w:rsidRDefault="639E1677" w:rsidP="000377ED">
      <w:r>
        <w:rPr>
          <w:noProof/>
        </w:rPr>
        <w:lastRenderedPageBreak/>
        <w:drawing>
          <wp:inline distT="0" distB="0" distL="0" distR="0" wp14:anchorId="00F63D23" wp14:editId="4EAC9404">
            <wp:extent cx="5904310" cy="7913218"/>
            <wp:effectExtent l="0" t="0" r="0" b="0"/>
            <wp:docPr id="199516771" name="Picture 19951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4310" cy="7913218"/>
                    </a:xfrm>
                    <a:prstGeom prst="rect">
                      <a:avLst/>
                    </a:prstGeom>
                  </pic:spPr>
                </pic:pic>
              </a:graphicData>
            </a:graphic>
          </wp:inline>
        </w:drawing>
      </w:r>
    </w:p>
    <w:sectPr w:rsidR="00DA4845" w:rsidRPr="000377ED" w:rsidSect="002A1BDF">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3B7B" w14:textId="77777777" w:rsidR="000B3A9F" w:rsidRDefault="000B3A9F" w:rsidP="00F1359C">
      <w:pPr>
        <w:spacing w:before="0" w:after="0" w:line="240" w:lineRule="auto"/>
      </w:pPr>
      <w:r>
        <w:separator/>
      </w:r>
    </w:p>
  </w:endnote>
  <w:endnote w:type="continuationSeparator" w:id="0">
    <w:p w14:paraId="4B70C6DB" w14:textId="77777777" w:rsidR="000B3A9F" w:rsidRDefault="000B3A9F"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3069978A" w:rsidR="000E53A8" w:rsidRPr="000E53A8" w:rsidRDefault="000E53A8" w:rsidP="00500ACC">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706C7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00500ACC">
              <w:rPr>
                <w:sz w:val="18"/>
                <w:szCs w:val="18"/>
              </w:rPr>
              <w:t>MPower108 Service provision process</w:t>
            </w:r>
            <w:r w:rsidR="00500ACC">
              <w:rPr>
                <w:sz w:val="18"/>
                <w:szCs w:val="18"/>
              </w:rPr>
              <w:tab/>
            </w:r>
            <w:r w:rsidR="00500ACC">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2" w14:textId="77777777" w:rsidR="000B3A9F" w:rsidRDefault="000B3A9F" w:rsidP="00F1359C">
      <w:pPr>
        <w:spacing w:before="0" w:after="0" w:line="240" w:lineRule="auto"/>
      </w:pPr>
      <w:r>
        <w:separator/>
      </w:r>
    </w:p>
  </w:footnote>
  <w:footnote w:type="continuationSeparator" w:id="0">
    <w:p w14:paraId="3FF1D1E9" w14:textId="77777777" w:rsidR="000B3A9F" w:rsidRDefault="000B3A9F"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A9F"/>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1BDF"/>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0ACC"/>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639E1677"/>
    <w:rsid w:val="6B80B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2A1BD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A1BD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2.xml><?xml version="1.0" encoding="utf-8"?>
<ds:datastoreItem xmlns:ds="http://schemas.openxmlformats.org/officeDocument/2006/customXml" ds:itemID="{8F3B598D-47B1-495D-BB93-016E0EC0B3B9}"/>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717D8AB3-A3AF-4B4A-9EB1-C29085CC0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0</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2023-07-07T02:26:00Z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